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pPr w:vertAnchor="page" w:horzAnchor="margin" w:tblpY="3205"/>
        <w:tblW w:w="4196" w:type="dxa"/>
        <w:tblLayout w:type="fixed"/>
        <w:tblLook w:val="04A0" w:firstRow="1" w:lastRow="0" w:firstColumn="1" w:lastColumn="0" w:noHBand="0" w:noVBand="1"/>
      </w:tblPr>
      <w:tblGrid>
        <w:gridCol w:w="4196"/>
      </w:tblGrid>
      <w:tr w:rsidR="00B83B15" w:rsidRPr="006773C1" w14:paraId="1E9C1FE3" w14:textId="77777777" w:rsidTr="005F03EE">
        <w:trPr>
          <w:trHeight w:val="482"/>
        </w:trPr>
        <w:tc>
          <w:tcPr>
            <w:tcW w:w="4196" w:type="dxa"/>
          </w:tcPr>
          <w:p w14:paraId="3A9391F8" w14:textId="6825C0B7" w:rsidR="00425275" w:rsidRDefault="00425275" w:rsidP="007757F4">
            <w:pPr>
              <w:pStyle w:val="Intitulbleugauche"/>
              <w:framePr w:wrap="auto" w:vAnchor="margin" w:hAnchor="text" w:yAlign="inline"/>
              <w:rPr>
                <w:rFonts w:ascii="Avenir LT Std 35 Light" w:hAnsi="Avenir LT Std 35 Light"/>
                <w:noProof/>
                <w:color w:val="9796A3" w:themeColor="accent6"/>
                <w:sz w:val="18"/>
              </w:rPr>
            </w:pPr>
            <w:r>
              <w:rPr>
                <w:rFonts w:ascii="Avenir LT Std 35 Light" w:hAnsi="Avenir LT Std 35 Light"/>
                <w:noProof/>
                <w:color w:val="9796A3" w:themeColor="accent6"/>
                <w:sz w:val="18"/>
              </w:rPr>
              <w:t xml:space="preserve">Agence </w:t>
            </w:r>
            <w:r w:rsidR="000B73E3">
              <w:rPr>
                <w:rFonts w:ascii="Avenir LT Std 35 Light" w:hAnsi="Avenir LT Std 35 Light"/>
                <w:noProof/>
                <w:color w:val="9796A3" w:themeColor="accent6"/>
                <w:sz w:val="18"/>
              </w:rPr>
              <w:t>ING Boves</w:t>
            </w:r>
          </w:p>
          <w:p w14:paraId="7F6C6453" w14:textId="77777777" w:rsidR="00A41F85" w:rsidRPr="00A41F85" w:rsidRDefault="00A41F85" w:rsidP="00A41F85">
            <w:pPr>
              <w:pStyle w:val="Intitulbleugauche"/>
              <w:framePr w:wrap="auto" w:vAnchor="margin" w:hAnchor="text" w:yAlign="inline"/>
              <w:rPr>
                <w:rFonts w:ascii="Avenir LT Std 35 Light" w:hAnsi="Avenir LT Std 35 Light"/>
                <w:noProof/>
                <w:color w:val="9796A3" w:themeColor="accent6"/>
                <w:sz w:val="18"/>
              </w:rPr>
            </w:pPr>
            <w:r w:rsidRPr="00A41F85">
              <w:rPr>
                <w:rFonts w:ascii="Avenir LT Std 35 Light" w:hAnsi="Avenir LT Std 35 Light"/>
                <w:noProof/>
                <w:color w:val="9796A3" w:themeColor="accent6"/>
                <w:sz w:val="18"/>
              </w:rPr>
              <w:t>12 rue de l'ile mystérieuse</w:t>
            </w:r>
            <w:r w:rsidRPr="00A41F85">
              <w:rPr>
                <w:rFonts w:ascii="Avenir LT Std 35 Light" w:hAnsi="Avenir LT Std 35 Light"/>
                <w:noProof/>
                <w:color w:val="9796A3" w:themeColor="accent6"/>
                <w:sz w:val="18"/>
              </w:rPr>
              <w:br/>
              <w:t>80440</w:t>
            </w:r>
          </w:p>
          <w:p w14:paraId="07E2B08F" w14:textId="7C51BC7C" w:rsidR="00B83B15" w:rsidRPr="006773C1" w:rsidRDefault="00A41F85" w:rsidP="00A41F85">
            <w:pPr>
              <w:pStyle w:val="Intitulbleugauche"/>
              <w:framePr w:wrap="auto" w:vAnchor="margin" w:hAnchor="text" w:yAlign="inline"/>
            </w:pPr>
            <w:r w:rsidRPr="00A41F85">
              <w:rPr>
                <w:rFonts w:ascii="Avenir LT Std 35 Light" w:hAnsi="Avenir LT Std 35 Light"/>
                <w:noProof/>
                <w:color w:val="9796A3" w:themeColor="accent6"/>
                <w:sz w:val="18"/>
              </w:rPr>
              <w:t>BOVES</w:t>
            </w:r>
          </w:p>
        </w:tc>
      </w:tr>
      <w:tr w:rsidR="00B83B15" w:rsidRPr="006773C1" w14:paraId="5BA4895A" w14:textId="77777777" w:rsidTr="005F03EE">
        <w:trPr>
          <w:trHeight w:hRule="exact" w:val="85"/>
        </w:trPr>
        <w:tc>
          <w:tcPr>
            <w:tcW w:w="4196" w:type="dxa"/>
          </w:tcPr>
          <w:p w14:paraId="66801B4F" w14:textId="77777777" w:rsidR="00B83B15" w:rsidRPr="006773C1" w:rsidRDefault="00B83B15" w:rsidP="007757F4"/>
        </w:tc>
      </w:tr>
      <w:tr w:rsidR="00B83B15" w:rsidRPr="006773C1" w14:paraId="0423C1E8" w14:textId="77777777" w:rsidTr="005F03EE">
        <w:trPr>
          <w:trHeight w:val="658"/>
        </w:trPr>
        <w:tc>
          <w:tcPr>
            <w:tcW w:w="4196" w:type="dxa"/>
          </w:tcPr>
          <w:p w14:paraId="523631DD" w14:textId="77777777" w:rsidR="00B83B15" w:rsidRPr="006773C1" w:rsidRDefault="00B83B15" w:rsidP="007757F4">
            <w:pPr>
              <w:pStyle w:val="Intitulgrisgauche"/>
              <w:framePr w:wrap="auto" w:vAnchor="margin" w:hAnchor="text" w:yAlign="inline"/>
            </w:pPr>
          </w:p>
        </w:tc>
      </w:tr>
      <w:tr w:rsidR="00BA1F55" w:rsidRPr="006773C1" w14:paraId="465C8A6F" w14:textId="77777777" w:rsidTr="005F03EE">
        <w:trPr>
          <w:trHeight w:val="1582"/>
        </w:trPr>
        <w:tc>
          <w:tcPr>
            <w:tcW w:w="4196" w:type="dxa"/>
          </w:tcPr>
          <w:p w14:paraId="6AD293DB" w14:textId="2CE304FB" w:rsidR="00BA1F55" w:rsidRPr="00A41F85" w:rsidRDefault="00BA1F55" w:rsidP="00B83B15">
            <w:pPr>
              <w:tabs>
                <w:tab w:val="left" w:pos="517"/>
              </w:tabs>
              <w:rPr>
                <w:rFonts w:ascii="Avenir LT Std 35 Light" w:hAnsi="Avenir LT Std 35 Light"/>
                <w:color w:val="9796A3" w:themeColor="accent6"/>
                <w:sz w:val="18"/>
              </w:rPr>
            </w:pPr>
            <w:r>
              <w:rPr>
                <w:rFonts w:ascii="Avenir LT Std 35 Light" w:hAnsi="Avenir LT Std 35 Light"/>
                <w:color w:val="9796A3" w:themeColor="accent6"/>
                <w:sz w:val="18"/>
              </w:rPr>
              <w:t xml:space="preserve">Interlocuteur : </w:t>
            </w:r>
            <w:r w:rsidR="00A41F85" w:rsidRPr="00A41F85">
              <w:rPr>
                <w:rFonts w:ascii="Avenir LT Std 35 Light" w:hAnsi="Avenir LT Std 35 Light"/>
                <w:color w:val="9796A3" w:themeColor="accent6"/>
                <w:sz w:val="18"/>
              </w:rPr>
              <w:t>MARECHAL Xavier</w:t>
            </w:r>
          </w:p>
          <w:p w14:paraId="6E37D224" w14:textId="77777777" w:rsidR="005F03EE" w:rsidRDefault="005F03EE" w:rsidP="005F03EE">
            <w:pPr>
              <w:pStyle w:val="Rfrences"/>
              <w:rPr>
                <w:rFonts w:ascii="Avenir LT Std 35 Light" w:eastAsiaTheme="minorHAnsi" w:hAnsi="Avenir LT Std 35 Light" w:cstheme="minorBidi"/>
                <w:color w:val="9796A3" w:themeColor="accent6"/>
                <w:sz w:val="18"/>
                <w:szCs w:val="22"/>
                <w:lang w:eastAsia="en-US"/>
              </w:rPr>
            </w:pPr>
            <w:r>
              <w:rPr>
                <w:rFonts w:ascii="Avenir LT Std 35 Light" w:eastAsiaTheme="minorHAnsi" w:hAnsi="Avenir LT Std 35 Light" w:cstheme="minorBidi"/>
                <w:color w:val="9796A3" w:themeColor="accent6"/>
                <w:sz w:val="18"/>
                <w:szCs w:val="22"/>
                <w:lang w:eastAsia="en-US"/>
              </w:rPr>
              <w:t xml:space="preserve">Tél. fixe : </w:t>
            </w:r>
            <w:r>
              <w:rPr>
                <w:rFonts w:ascii="Avenir LT Std 35 Light" w:eastAsiaTheme="minorHAnsi" w:hAnsi="Avenir LT Std 35 Light" w:cstheme="minorBidi"/>
                <w:noProof/>
                <w:color w:val="9796A3" w:themeColor="accent6"/>
                <w:sz w:val="18"/>
                <w:szCs w:val="22"/>
                <w:lang w:eastAsia="en-US"/>
              </w:rPr>
              <w:t>06 37 84 90 62</w:t>
            </w:r>
          </w:p>
          <w:p w14:paraId="6E85A58A" w14:textId="77777777" w:rsidR="005F03EE" w:rsidRDefault="005F03EE" w:rsidP="005F03EE">
            <w:pPr>
              <w:pStyle w:val="Rfrences"/>
              <w:rPr>
                <w:rFonts w:ascii="Avenir LT Std 35 Light" w:eastAsiaTheme="minorHAnsi" w:hAnsi="Avenir LT Std 35 Light" w:cstheme="minorBidi"/>
                <w:color w:val="9796A3" w:themeColor="accent6"/>
                <w:sz w:val="18"/>
                <w:szCs w:val="22"/>
                <w:lang w:eastAsia="en-US"/>
              </w:rPr>
            </w:pPr>
            <w:r>
              <w:rPr>
                <w:rFonts w:ascii="Avenir LT Std 35 Light" w:eastAsiaTheme="minorHAnsi" w:hAnsi="Avenir LT Std 35 Light" w:cstheme="minorBidi"/>
                <w:color w:val="9796A3" w:themeColor="accent6"/>
                <w:sz w:val="18"/>
                <w:szCs w:val="22"/>
                <w:lang w:eastAsia="en-US"/>
              </w:rPr>
              <w:t xml:space="preserve">Tél. portable : </w:t>
            </w:r>
            <w:r>
              <w:rPr>
                <w:rFonts w:ascii="Avenir LT Std 35 Light" w:eastAsiaTheme="minorHAnsi" w:hAnsi="Avenir LT Std 35 Light" w:cstheme="minorBidi"/>
                <w:noProof/>
                <w:color w:val="9796A3" w:themeColor="accent6"/>
                <w:sz w:val="18"/>
                <w:szCs w:val="22"/>
                <w:lang w:eastAsia="en-US"/>
              </w:rPr>
              <w:t>06 37 84 90 62</w:t>
            </w:r>
          </w:p>
          <w:p w14:paraId="7CD9B0B2" w14:textId="182C7FB8" w:rsidR="00BA1F55" w:rsidRPr="006773C1" w:rsidRDefault="00A41F85" w:rsidP="005F03EE">
            <w:pPr>
              <w:pStyle w:val="Rfrences"/>
            </w:pPr>
            <w:r>
              <w:rPr>
                <w:rFonts w:ascii="Avenir LT Std 35 Light" w:eastAsiaTheme="minorHAnsi" w:hAnsi="Avenir LT Std 35 Light" w:cstheme="minorBidi"/>
                <w:color w:val="9796A3" w:themeColor="accent6"/>
                <w:sz w:val="18"/>
                <w:szCs w:val="22"/>
                <w:lang w:eastAsia="en-US"/>
              </w:rPr>
              <w:t>Courriel</w:t>
            </w:r>
            <w:r w:rsidR="00BA1F55">
              <w:rPr>
                <w:rFonts w:ascii="Avenir LT Std 35 Light" w:eastAsiaTheme="minorHAnsi" w:hAnsi="Avenir LT Std 35 Light" w:cstheme="minorBidi"/>
                <w:color w:val="9796A3" w:themeColor="accent6"/>
                <w:sz w:val="18"/>
                <w:szCs w:val="22"/>
                <w:lang w:eastAsia="en-US"/>
              </w:rPr>
              <w:t xml:space="preserve"> : </w:t>
            </w:r>
            <w:r w:rsidRPr="00A41F85">
              <w:rPr>
                <w:rFonts w:ascii="Avenir LT Std 35 Light" w:eastAsiaTheme="minorHAnsi" w:hAnsi="Avenir LT Std 35 Light" w:cstheme="minorBidi"/>
                <w:color w:val="9796A3" w:themeColor="accent6"/>
                <w:sz w:val="18"/>
                <w:szCs w:val="22"/>
                <w:lang w:eastAsia="en-US"/>
              </w:rPr>
              <w:t>xavier.marechal@grdf.fr</w:t>
            </w:r>
          </w:p>
        </w:tc>
      </w:tr>
      <w:tr w:rsidR="00B83B15" w:rsidRPr="006773C1" w14:paraId="5C56BBF2" w14:textId="77777777" w:rsidTr="005F03EE">
        <w:trPr>
          <w:trHeight w:hRule="exact" w:val="425"/>
        </w:trPr>
        <w:tc>
          <w:tcPr>
            <w:tcW w:w="4196" w:type="dxa"/>
          </w:tcPr>
          <w:p w14:paraId="6737A235" w14:textId="77777777" w:rsidR="00B83B15" w:rsidRPr="006773C1" w:rsidRDefault="00B83B15" w:rsidP="007757F4"/>
        </w:tc>
      </w:tr>
    </w:tbl>
    <w:tbl>
      <w:tblPr>
        <w:tblStyle w:val="Grilledutableau"/>
        <w:tblpPr w:vertAnchor="page" w:horzAnchor="margin" w:tblpXSpec="right" w:tblpY="3205"/>
        <w:tblW w:w="4678" w:type="dxa"/>
        <w:tblLayout w:type="fixed"/>
        <w:tblLook w:val="04A0" w:firstRow="1" w:lastRow="0" w:firstColumn="1" w:lastColumn="0" w:noHBand="0" w:noVBand="1"/>
      </w:tblPr>
      <w:tblGrid>
        <w:gridCol w:w="4678"/>
      </w:tblGrid>
      <w:tr w:rsidR="00B83B15" w:rsidRPr="006773C1" w14:paraId="758CC2E9" w14:textId="77777777" w:rsidTr="007757F4">
        <w:trPr>
          <w:trHeight w:val="1202"/>
        </w:trPr>
        <w:tc>
          <w:tcPr>
            <w:tcW w:w="4678" w:type="dxa"/>
          </w:tcPr>
          <w:p w14:paraId="285E69AC" w14:textId="77777777" w:rsidR="00A41F85" w:rsidRPr="00CA0E6A" w:rsidRDefault="00A41F85" w:rsidP="00A41F85">
            <w:pPr>
              <w:pStyle w:val="Intitulgrisgauche"/>
              <w:framePr w:wrap="auto" w:vAnchor="margin" w:hAnchor="text" w:yAlign="inline"/>
              <w:rPr>
                <w:color w:val="auto"/>
              </w:rPr>
            </w:pPr>
            <w:bookmarkStart w:id="0" w:name="_Hlk534893681"/>
            <w:r>
              <w:rPr>
                <w:noProof/>
                <w:color w:val="auto"/>
              </w:rPr>
              <w:t>Monsieur</w:t>
            </w:r>
            <w:r>
              <w:rPr>
                <w:color w:val="auto"/>
              </w:rPr>
              <w:t xml:space="preserve"> </w:t>
            </w:r>
            <w:r>
              <w:rPr>
                <w:noProof/>
                <w:color w:val="auto"/>
              </w:rPr>
              <w:t>JOOSSEN</w:t>
            </w:r>
            <w:r>
              <w:rPr>
                <w:color w:val="auto"/>
              </w:rPr>
              <w:t xml:space="preserve"> </w:t>
            </w:r>
            <w:r>
              <w:rPr>
                <w:noProof/>
                <w:color w:val="auto"/>
              </w:rPr>
              <w:t>Joachim</w:t>
            </w:r>
          </w:p>
          <w:p w14:paraId="4908C121" w14:textId="77777777" w:rsidR="00A41F85" w:rsidRPr="000A7EC1" w:rsidRDefault="00A41F85" w:rsidP="00A41F85">
            <w:pPr>
              <w:pStyle w:val="Intitulgrisgauche"/>
              <w:framePr w:wrap="auto" w:vAnchor="margin" w:hAnchor="text" w:yAlign="inline"/>
              <w:rPr>
                <w:color w:val="auto"/>
              </w:rPr>
            </w:pPr>
            <w:r>
              <w:rPr>
                <w:noProof/>
                <w:color w:val="auto"/>
              </w:rPr>
              <w:t>594 AVENUE WILLY BRANDT</w:t>
            </w:r>
          </w:p>
          <w:p w14:paraId="6FE5DA10" w14:textId="77777777" w:rsidR="00A41F85" w:rsidRPr="002F0D37" w:rsidRDefault="00A41F85" w:rsidP="00A41F85">
            <w:pPr>
              <w:pStyle w:val="Intitulgrisgauche"/>
              <w:framePr w:wrap="auto" w:vAnchor="margin" w:hAnchor="text" w:yAlign="inline"/>
              <w:rPr>
                <w:color w:val="auto"/>
              </w:rPr>
            </w:pPr>
            <w:r>
              <w:rPr>
                <w:noProof/>
                <w:color w:val="auto"/>
              </w:rPr>
              <w:t>59777</w:t>
            </w:r>
            <w:r w:rsidRPr="000A7EC1">
              <w:rPr>
                <w:color w:val="auto"/>
              </w:rPr>
              <w:t xml:space="preserve"> </w:t>
            </w:r>
            <w:bookmarkEnd w:id="0"/>
            <w:r>
              <w:rPr>
                <w:noProof/>
                <w:color w:val="auto"/>
              </w:rPr>
              <w:t>LILLE</w:t>
            </w:r>
          </w:p>
          <w:p w14:paraId="548B0D5E" w14:textId="691D6952" w:rsidR="00A17B2E" w:rsidRPr="006773C1" w:rsidRDefault="00A17B2E" w:rsidP="007757F4">
            <w:pPr>
              <w:pStyle w:val="Intitulgrisdroite"/>
              <w:framePr w:wrap="auto" w:vAnchor="margin" w:hAnchor="text" w:xAlign="left" w:yAlign="inline"/>
            </w:pPr>
          </w:p>
        </w:tc>
      </w:tr>
      <w:tr w:rsidR="00B83B15" w:rsidRPr="006773C1" w14:paraId="0AF622B1" w14:textId="77777777" w:rsidTr="007757F4">
        <w:trPr>
          <w:trHeight w:hRule="exact" w:val="822"/>
        </w:trPr>
        <w:tc>
          <w:tcPr>
            <w:tcW w:w="4678" w:type="dxa"/>
          </w:tcPr>
          <w:p w14:paraId="341E56D6" w14:textId="77777777" w:rsidR="00B83B15" w:rsidRPr="006773C1" w:rsidRDefault="00B83B15" w:rsidP="007757F4"/>
        </w:tc>
      </w:tr>
      <w:tr w:rsidR="00B83B15" w:rsidRPr="006773C1" w14:paraId="7BAB25EB" w14:textId="77777777" w:rsidTr="007757F4">
        <w:trPr>
          <w:trHeight w:val="221"/>
        </w:trPr>
        <w:tc>
          <w:tcPr>
            <w:tcW w:w="4678" w:type="dxa"/>
          </w:tcPr>
          <w:p w14:paraId="1F9D96B3" w14:textId="4FCB0605" w:rsidR="00B83B15" w:rsidRPr="006773C1" w:rsidRDefault="00A41F85" w:rsidP="00425275">
            <w:pPr>
              <w:pStyle w:val="Datedudocument"/>
              <w:framePr w:wrap="auto" w:vAnchor="margin" w:hAnchor="text" w:xAlign="left" w:yAlign="inline"/>
            </w:pPr>
            <w:r>
              <w:rPr>
                <w:noProof/>
                <w:color w:val="auto"/>
              </w:rPr>
              <w:t>BOVES</w:t>
            </w:r>
            <w:r w:rsidRPr="00C54A5A">
              <w:rPr>
                <w:color w:val="auto"/>
              </w:rPr>
              <w:t xml:space="preserve">, le </w:t>
            </w:r>
            <w:r>
              <w:rPr>
                <w:noProof/>
                <w:color w:val="auto"/>
              </w:rPr>
              <w:t>24 mars 2025</w:t>
            </w:r>
          </w:p>
        </w:tc>
      </w:tr>
      <w:tr w:rsidR="00B83B15" w:rsidRPr="006773C1" w14:paraId="3159CE65" w14:textId="77777777" w:rsidTr="007757F4">
        <w:trPr>
          <w:trHeight w:hRule="exact" w:val="567"/>
        </w:trPr>
        <w:tc>
          <w:tcPr>
            <w:tcW w:w="4678" w:type="dxa"/>
          </w:tcPr>
          <w:p w14:paraId="6FDAA0DA" w14:textId="77777777" w:rsidR="00B83B15" w:rsidRPr="006773C1" w:rsidRDefault="00B83B15" w:rsidP="007757F4"/>
        </w:tc>
      </w:tr>
    </w:tbl>
    <w:p w14:paraId="5D4FD4A1" w14:textId="77777777" w:rsidR="00B83B15" w:rsidRPr="006773C1" w:rsidRDefault="00B83B15" w:rsidP="00B83B15"/>
    <w:tbl>
      <w:tblPr>
        <w:tblStyle w:val="Grilledutableau"/>
        <w:tblW w:w="9610" w:type="dxa"/>
        <w:tblLayout w:type="fixed"/>
        <w:tblLook w:val="04A0" w:firstRow="1" w:lastRow="0" w:firstColumn="1" w:lastColumn="0" w:noHBand="0" w:noVBand="1"/>
      </w:tblPr>
      <w:tblGrid>
        <w:gridCol w:w="1418"/>
        <w:gridCol w:w="8186"/>
        <w:gridCol w:w="6"/>
      </w:tblGrid>
      <w:tr w:rsidR="00B83B15" w:rsidRPr="006773C1" w14:paraId="47A75DEF" w14:textId="77777777" w:rsidTr="00270295">
        <w:trPr>
          <w:trHeight w:val="238"/>
        </w:trPr>
        <w:tc>
          <w:tcPr>
            <w:tcW w:w="1418" w:type="dxa"/>
          </w:tcPr>
          <w:p w14:paraId="5A9CF975" w14:textId="7C217CE9" w:rsidR="00B83B15" w:rsidRPr="008818DD" w:rsidRDefault="00B83B15" w:rsidP="007757F4">
            <w:pPr>
              <w:pStyle w:val="Intitulobjet"/>
              <w:rPr>
                <w:caps w:val="0"/>
                <w:color w:val="0053A1" w:themeColor="accent1"/>
              </w:rPr>
            </w:pPr>
            <w:r w:rsidRPr="008818DD">
              <w:rPr>
                <w:caps w:val="0"/>
                <w:color w:val="0053A1" w:themeColor="accent1"/>
              </w:rPr>
              <w:t xml:space="preserve">N° </w:t>
            </w:r>
            <w:r w:rsidR="00D97E0A">
              <w:rPr>
                <w:caps w:val="0"/>
                <w:color w:val="0053A1" w:themeColor="accent1"/>
              </w:rPr>
              <w:t>d’</w:t>
            </w:r>
            <w:r w:rsidRPr="008818DD">
              <w:rPr>
                <w:caps w:val="0"/>
                <w:color w:val="0053A1" w:themeColor="accent1"/>
              </w:rPr>
              <w:t>Affaire</w:t>
            </w:r>
            <w:r w:rsidR="00270295">
              <w:rPr>
                <w:caps w:val="0"/>
                <w:color w:val="0053A1" w:themeColor="accent1"/>
              </w:rPr>
              <w:t xml:space="preserve"> </w:t>
            </w:r>
            <w:r w:rsidRPr="008818DD">
              <w:rPr>
                <w:caps w:val="0"/>
                <w:color w:val="0053A1" w:themeColor="accent1"/>
              </w:rPr>
              <w:t xml:space="preserve">: </w:t>
            </w:r>
          </w:p>
        </w:tc>
        <w:tc>
          <w:tcPr>
            <w:tcW w:w="8192" w:type="dxa"/>
            <w:gridSpan w:val="2"/>
          </w:tcPr>
          <w:p w14:paraId="531AD698" w14:textId="216126FB" w:rsidR="00B83B15" w:rsidRPr="008818DD" w:rsidRDefault="00270295" w:rsidP="007757F4">
            <w:pPr>
              <w:pStyle w:val="Textedelobjet"/>
              <w:rPr>
                <w:noProof/>
                <w:color w:val="0053A1" w:themeColor="accent1"/>
              </w:rPr>
            </w:pPr>
            <w:r>
              <w:rPr>
                <w:noProof/>
                <w:color w:val="0053A1" w:themeColor="accent1"/>
              </w:rPr>
              <w:t>VK2-2450356</w:t>
            </w:r>
          </w:p>
        </w:tc>
      </w:tr>
      <w:tr w:rsidR="00B83B15" w:rsidRPr="006773C1" w14:paraId="6A7D0E4A" w14:textId="77777777" w:rsidTr="00D97E0A">
        <w:trPr>
          <w:gridAfter w:val="1"/>
          <w:wAfter w:w="6" w:type="dxa"/>
          <w:trHeight w:hRule="exact" w:val="476"/>
        </w:trPr>
        <w:tc>
          <w:tcPr>
            <w:tcW w:w="9604" w:type="dxa"/>
            <w:gridSpan w:val="2"/>
          </w:tcPr>
          <w:p w14:paraId="7ACB760F" w14:textId="77777777" w:rsidR="00B83B15" w:rsidRPr="006773C1" w:rsidRDefault="00B83B15" w:rsidP="007757F4"/>
        </w:tc>
      </w:tr>
    </w:tbl>
    <w:p w14:paraId="5A9A1C00" w14:textId="6DB07E81" w:rsidR="00B83B15" w:rsidRPr="008818DD" w:rsidRDefault="00B83B15" w:rsidP="00B83B15">
      <w:pPr>
        <w:pStyle w:val="Textedesaisie"/>
        <w:rPr>
          <w:sz w:val="18"/>
          <w:szCs w:val="18"/>
        </w:rPr>
      </w:pPr>
      <w:r w:rsidRPr="008818DD">
        <w:rPr>
          <w:sz w:val="18"/>
          <w:szCs w:val="18"/>
        </w:rPr>
        <w:t xml:space="preserve">Objet : </w:t>
      </w:r>
      <w:r w:rsidR="002F7D04">
        <w:rPr>
          <w:b/>
          <w:sz w:val="18"/>
          <w:szCs w:val="18"/>
        </w:rPr>
        <w:t>Suppression</w:t>
      </w:r>
      <w:r w:rsidR="00A17B2E">
        <w:rPr>
          <w:b/>
          <w:sz w:val="18"/>
          <w:szCs w:val="18"/>
        </w:rPr>
        <w:t xml:space="preserve"> d’ouvrage gaz</w:t>
      </w:r>
    </w:p>
    <w:p w14:paraId="65311426" w14:textId="77777777" w:rsidR="00B83B15" w:rsidRPr="008818DD" w:rsidRDefault="00B83B15" w:rsidP="00B83B15">
      <w:pPr>
        <w:pStyle w:val="Textedesaisie"/>
        <w:rPr>
          <w:sz w:val="18"/>
          <w:szCs w:val="18"/>
        </w:rPr>
      </w:pPr>
    </w:p>
    <w:p w14:paraId="76D72786" w14:textId="14B1883C" w:rsidR="00B83B15" w:rsidRDefault="00B80300" w:rsidP="00B83B15">
      <w:pPr>
        <w:pStyle w:val="Textedesaisie"/>
        <w:rPr>
          <w:noProof/>
          <w:sz w:val="18"/>
          <w:szCs w:val="18"/>
        </w:rPr>
      </w:pPr>
      <w:r>
        <w:rPr>
          <w:noProof/>
          <w:sz w:val="18"/>
          <w:szCs w:val="18"/>
        </w:rPr>
        <w:t>3 ROUTE D AMIENS</w:t>
      </w:r>
    </w:p>
    <w:p w14:paraId="43A9ED22" w14:textId="57D5FD9A" w:rsidR="00D97E0A" w:rsidRDefault="000B73E3" w:rsidP="00B83B15">
      <w:pPr>
        <w:pStyle w:val="Textedesaisie"/>
        <w:rPr>
          <w:sz w:val="18"/>
          <w:szCs w:val="18"/>
        </w:rPr>
      </w:pPr>
      <w:r>
        <w:rPr>
          <w:noProof/>
          <w:sz w:val="18"/>
          <w:szCs w:val="18"/>
        </w:rPr>
        <w:t>80600</w:t>
      </w:r>
      <w:r w:rsidR="00D97E0A">
        <w:rPr>
          <w:noProof/>
          <w:sz w:val="18"/>
          <w:szCs w:val="18"/>
        </w:rPr>
        <w:t xml:space="preserve"> </w:t>
      </w:r>
      <w:r>
        <w:rPr>
          <w:noProof/>
          <w:sz w:val="18"/>
          <w:szCs w:val="18"/>
        </w:rPr>
        <w:t>DOULLENS</w:t>
      </w:r>
    </w:p>
    <w:p w14:paraId="371443B4" w14:textId="77777777" w:rsidR="00A00159" w:rsidRDefault="00A00159" w:rsidP="00B83B15">
      <w:pPr>
        <w:pStyle w:val="Textedesaisie"/>
        <w:rPr>
          <w:sz w:val="18"/>
          <w:szCs w:val="18"/>
        </w:rPr>
      </w:pPr>
    </w:p>
    <w:p w14:paraId="1F762C54" w14:textId="77777777" w:rsidR="00A00159" w:rsidRPr="008818DD" w:rsidRDefault="00A00159" w:rsidP="00B83B15">
      <w:pPr>
        <w:pStyle w:val="Textedesaisie"/>
        <w:rPr>
          <w:sz w:val="18"/>
          <w:szCs w:val="18"/>
        </w:rPr>
      </w:pPr>
    </w:p>
    <w:p w14:paraId="138F677D" w14:textId="4DADC281" w:rsidR="00B83B15" w:rsidRDefault="00F63E07" w:rsidP="00B83B15">
      <w:pPr>
        <w:pStyle w:val="Textedesaisie"/>
        <w:rPr>
          <w:sz w:val="18"/>
          <w:szCs w:val="18"/>
        </w:rPr>
      </w:pPr>
      <w:r>
        <w:rPr>
          <w:sz w:val="18"/>
          <w:szCs w:val="18"/>
        </w:rPr>
        <w:t>Madame, Monsieur,</w:t>
      </w:r>
    </w:p>
    <w:p w14:paraId="5B24C9C4" w14:textId="77777777" w:rsidR="00A17B2E" w:rsidRPr="008818DD" w:rsidRDefault="00A17B2E" w:rsidP="00B83B15">
      <w:pPr>
        <w:pStyle w:val="Textedesaisie"/>
        <w:rPr>
          <w:sz w:val="18"/>
          <w:szCs w:val="18"/>
        </w:rPr>
      </w:pPr>
    </w:p>
    <w:p w14:paraId="6CED77AE" w14:textId="18BCDC7F" w:rsidR="00A17B2E" w:rsidRDefault="00A17B2E" w:rsidP="00A17B2E">
      <w:pPr>
        <w:pStyle w:val="Textedesaisie"/>
        <w:jc w:val="both"/>
        <w:rPr>
          <w:sz w:val="18"/>
          <w:szCs w:val="18"/>
        </w:rPr>
      </w:pPr>
      <w:r w:rsidRPr="00A17B2E">
        <w:rPr>
          <w:sz w:val="18"/>
          <w:szCs w:val="18"/>
        </w:rPr>
        <w:t xml:space="preserve">Comme </w:t>
      </w:r>
      <w:proofErr w:type="gramStart"/>
      <w:r w:rsidRPr="00A17B2E">
        <w:rPr>
          <w:sz w:val="18"/>
          <w:szCs w:val="18"/>
        </w:rPr>
        <w:t>suite</w:t>
      </w:r>
      <w:r>
        <w:rPr>
          <w:sz w:val="18"/>
          <w:szCs w:val="18"/>
        </w:rPr>
        <w:t xml:space="preserve"> </w:t>
      </w:r>
      <w:r w:rsidRPr="00A17B2E">
        <w:rPr>
          <w:sz w:val="18"/>
          <w:szCs w:val="18"/>
        </w:rPr>
        <w:t>à</w:t>
      </w:r>
      <w:proofErr w:type="gramEnd"/>
      <w:r w:rsidRPr="00A17B2E">
        <w:rPr>
          <w:sz w:val="18"/>
          <w:szCs w:val="18"/>
        </w:rPr>
        <w:t xml:space="preserve"> votre demande, je vous confirme par la présente le retrait d’exploitation de l’ouvrage cité en objet</w:t>
      </w:r>
      <w:r w:rsidR="00901123">
        <w:rPr>
          <w:sz w:val="18"/>
          <w:szCs w:val="18"/>
        </w:rPr>
        <w:t>.</w:t>
      </w:r>
    </w:p>
    <w:p w14:paraId="31AA91FD" w14:textId="756B9451" w:rsidR="002F7D04" w:rsidRDefault="002F4E16" w:rsidP="00A17B2E">
      <w:pPr>
        <w:pStyle w:val="Textedesaisie"/>
        <w:jc w:val="both"/>
        <w:rPr>
          <w:noProof/>
          <w:sz w:val="18"/>
          <w:szCs w:val="18"/>
        </w:rPr>
      </w:pPr>
      <w:r>
        <w:rPr>
          <w:noProof/>
          <w:sz w:val="18"/>
          <w:szCs w:val="18"/>
        </w:rPr>
        <w:br/>
        <w:t>Je vous confirme le déraccordement et la dépose du poste de livraison ont été effectué le Lundi 10 Mars .</w:t>
      </w:r>
    </w:p>
    <w:p w14:paraId="209B157E" w14:textId="77777777" w:rsidR="002F7D04" w:rsidRDefault="002F7D04" w:rsidP="00A17B2E">
      <w:pPr>
        <w:pStyle w:val="Textedesaisie"/>
        <w:jc w:val="both"/>
        <w:rPr>
          <w:noProof/>
          <w:sz w:val="18"/>
          <w:szCs w:val="18"/>
        </w:rPr>
      </w:pPr>
    </w:p>
    <w:p w14:paraId="69B85DFF" w14:textId="77777777" w:rsidR="002F7D04" w:rsidRDefault="002F7D04" w:rsidP="00A17B2E">
      <w:pPr>
        <w:pStyle w:val="Textedesaisie"/>
        <w:jc w:val="both"/>
        <w:rPr>
          <w:noProof/>
          <w:sz w:val="18"/>
          <w:szCs w:val="18"/>
        </w:rPr>
      </w:pPr>
    </w:p>
    <w:p w14:paraId="6D1533D0" w14:textId="46F8B70D" w:rsidR="00A17B2E" w:rsidRDefault="002F4E16" w:rsidP="00A17B2E">
      <w:pPr>
        <w:pStyle w:val="Textedesaisie"/>
        <w:jc w:val="both"/>
        <w:rPr>
          <w:sz w:val="18"/>
          <w:szCs w:val="18"/>
        </w:rPr>
      </w:pPr>
      <w:r>
        <w:rPr>
          <w:noProof/>
          <w:sz w:val="18"/>
          <w:szCs w:val="18"/>
        </w:rPr>
        <w:t xml:space="preserve"> Il vous appartient de faire la mise hors gaz de la canalisation située à</w:t>
      </w:r>
      <w:r w:rsidR="002F7D04">
        <w:rPr>
          <w:noProof/>
          <w:sz w:val="18"/>
          <w:szCs w:val="18"/>
        </w:rPr>
        <w:t xml:space="preserve"> </w:t>
      </w:r>
      <w:r>
        <w:rPr>
          <w:noProof/>
          <w:sz w:val="18"/>
          <w:szCs w:val="18"/>
        </w:rPr>
        <w:t>l'aval du poste</w:t>
      </w:r>
      <w:r>
        <w:rPr>
          <w:noProof/>
          <w:sz w:val="18"/>
          <w:szCs w:val="18"/>
        </w:rPr>
        <w:br/>
        <w:t>Bien cordialement</w:t>
      </w:r>
    </w:p>
    <w:p w14:paraId="308A3123" w14:textId="4FA82212" w:rsidR="00A17B2E" w:rsidRPr="00A17B2E" w:rsidRDefault="00A17B2E" w:rsidP="00A17B2E">
      <w:pPr>
        <w:pStyle w:val="Textedesaisie"/>
        <w:jc w:val="both"/>
        <w:rPr>
          <w:sz w:val="18"/>
          <w:szCs w:val="18"/>
        </w:rPr>
      </w:pPr>
    </w:p>
    <w:p w14:paraId="656CF21C" w14:textId="36948307" w:rsidR="00B83B15" w:rsidRDefault="00B83B15" w:rsidP="00A17B2E">
      <w:pPr>
        <w:pStyle w:val="Textedesaisie"/>
        <w:jc w:val="both"/>
        <w:rPr>
          <w:sz w:val="18"/>
          <w:szCs w:val="18"/>
        </w:rPr>
      </w:pPr>
      <w:r w:rsidRPr="008818DD">
        <w:rPr>
          <w:sz w:val="18"/>
          <w:szCs w:val="18"/>
        </w:rPr>
        <w:t xml:space="preserve">Je reste à votre disposition pour tout renseignement complémentaire, et vous prie d'agréer, </w:t>
      </w:r>
      <w:r w:rsidR="00F63E07">
        <w:rPr>
          <w:sz w:val="18"/>
          <w:szCs w:val="18"/>
        </w:rPr>
        <w:t>Madame, Monsieur</w:t>
      </w:r>
      <w:r w:rsidRPr="008818DD">
        <w:rPr>
          <w:sz w:val="18"/>
          <w:szCs w:val="18"/>
        </w:rPr>
        <w:t>, mes sincères salutations.</w:t>
      </w:r>
    </w:p>
    <w:p w14:paraId="4169D322" w14:textId="77777777" w:rsidR="00A655BF" w:rsidRPr="00735703" w:rsidRDefault="00A655BF" w:rsidP="00826EEC">
      <w:pPr>
        <w:pStyle w:val="Textedesaisie"/>
      </w:pPr>
    </w:p>
    <w:tbl>
      <w:tblPr>
        <w:tblStyle w:val="Grilledutableau"/>
        <w:tblW w:w="11907" w:type="dxa"/>
        <w:tblLayout w:type="fixed"/>
        <w:tblLook w:val="04A0" w:firstRow="1" w:lastRow="0" w:firstColumn="1" w:lastColumn="0" w:noHBand="0" w:noVBand="1"/>
      </w:tblPr>
      <w:tblGrid>
        <w:gridCol w:w="1304"/>
        <w:gridCol w:w="9327"/>
        <w:gridCol w:w="1276"/>
      </w:tblGrid>
      <w:tr w:rsidR="005C6612" w:rsidRPr="00735703" w14:paraId="343019E4" w14:textId="77777777" w:rsidTr="005C6612">
        <w:trPr>
          <w:trHeight w:hRule="exact" w:val="250"/>
        </w:trPr>
        <w:tc>
          <w:tcPr>
            <w:tcW w:w="1304" w:type="dxa"/>
            <w:vMerge w:val="restart"/>
          </w:tcPr>
          <w:p w14:paraId="13D5A22F" w14:textId="77777777" w:rsidR="005C6612" w:rsidRPr="00B83B15" w:rsidRDefault="005C6612" w:rsidP="002E21CE">
            <w:pPr>
              <w:framePr w:w="11907" w:h="1134" w:wrap="notBeside" w:vAnchor="page" w:hAnchor="page" w:yAlign="bottom" w:anchorLock="1"/>
              <w:rPr>
                <w:sz w:val="14"/>
                <w:szCs w:val="14"/>
              </w:rPr>
            </w:pPr>
          </w:p>
        </w:tc>
        <w:tc>
          <w:tcPr>
            <w:tcW w:w="9327" w:type="dxa"/>
          </w:tcPr>
          <w:p w14:paraId="05BBAEF5" w14:textId="2E3AED35" w:rsidR="005C6612" w:rsidRPr="00B83B15" w:rsidRDefault="005C6612" w:rsidP="002E21CE">
            <w:pPr>
              <w:framePr w:w="11907" w:h="1134" w:wrap="notBeside" w:vAnchor="page" w:hAnchor="page" w:yAlign="bottom" w:anchorLock="1"/>
              <w:rPr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</w:tcPr>
          <w:p w14:paraId="0C33A43B" w14:textId="77777777" w:rsidR="005C6612" w:rsidRPr="00735703" w:rsidRDefault="005C6612" w:rsidP="002E21CE">
            <w:pPr>
              <w:framePr w:w="11907" w:h="1134" w:wrap="notBeside" w:vAnchor="page" w:hAnchor="page" w:yAlign="bottom" w:anchorLock="1"/>
            </w:pPr>
          </w:p>
        </w:tc>
      </w:tr>
      <w:tr w:rsidR="005C6612" w:rsidRPr="00735703" w14:paraId="0594EC34" w14:textId="77777777" w:rsidTr="005C6612">
        <w:trPr>
          <w:trHeight w:val="357"/>
        </w:trPr>
        <w:tc>
          <w:tcPr>
            <w:tcW w:w="1304" w:type="dxa"/>
            <w:vMerge/>
          </w:tcPr>
          <w:p w14:paraId="345E0AFB" w14:textId="77777777" w:rsidR="005C6612" w:rsidRPr="00735703" w:rsidRDefault="005C6612" w:rsidP="002E21CE">
            <w:pPr>
              <w:framePr w:w="11907" w:h="1134" w:wrap="notBeside" w:vAnchor="page" w:hAnchor="page" w:yAlign="bottom" w:anchorLock="1"/>
            </w:pPr>
          </w:p>
        </w:tc>
        <w:tc>
          <w:tcPr>
            <w:tcW w:w="9327" w:type="dxa"/>
            <w:vAlign w:val="bottom"/>
          </w:tcPr>
          <w:p w14:paraId="16D82025" w14:textId="6F5752EF" w:rsidR="005C6612" w:rsidRPr="00735703" w:rsidRDefault="00DF4FB5" w:rsidP="00AB55CC">
            <w:pPr>
              <w:pStyle w:val="Informationspieddepage"/>
              <w:framePr w:wrap="notBeside"/>
            </w:pPr>
            <w:r>
              <w:rPr>
                <w:noProof/>
                <w:lang w:eastAsia="fr-FR"/>
              </w:rPr>
              <w:t>GRDF – Société Anonyme au capital de 1 835 695 000 euros – Siège social : 17, rue des Bretons – 93210 Saint-Denis – RCS Bobigny 444 786 511</w:t>
            </w:r>
          </w:p>
        </w:tc>
        <w:tc>
          <w:tcPr>
            <w:tcW w:w="1276" w:type="dxa"/>
            <w:vMerge/>
          </w:tcPr>
          <w:p w14:paraId="7C55E090" w14:textId="77777777" w:rsidR="005C6612" w:rsidRPr="00735703" w:rsidRDefault="005C6612" w:rsidP="002E21CE">
            <w:pPr>
              <w:framePr w:w="11907" w:h="1134" w:wrap="notBeside" w:vAnchor="page" w:hAnchor="page" w:yAlign="bottom" w:anchorLock="1"/>
            </w:pPr>
          </w:p>
        </w:tc>
      </w:tr>
      <w:tr w:rsidR="005C6612" w:rsidRPr="00735703" w14:paraId="7013A881" w14:textId="77777777" w:rsidTr="005C6612">
        <w:trPr>
          <w:trHeight w:hRule="exact" w:val="130"/>
        </w:trPr>
        <w:tc>
          <w:tcPr>
            <w:tcW w:w="1304" w:type="dxa"/>
            <w:vMerge/>
          </w:tcPr>
          <w:p w14:paraId="3D362BFB" w14:textId="77777777" w:rsidR="005C6612" w:rsidRPr="00735703" w:rsidRDefault="005C6612" w:rsidP="002E21CE">
            <w:pPr>
              <w:framePr w:w="11907" w:h="1134" w:wrap="notBeside" w:vAnchor="page" w:hAnchor="page" w:yAlign="bottom" w:anchorLock="1"/>
            </w:pPr>
          </w:p>
        </w:tc>
        <w:tc>
          <w:tcPr>
            <w:tcW w:w="9327" w:type="dxa"/>
          </w:tcPr>
          <w:p w14:paraId="624212A6" w14:textId="77777777" w:rsidR="005C6612" w:rsidRPr="00735703" w:rsidRDefault="005C6612" w:rsidP="002E21CE">
            <w:pPr>
              <w:framePr w:w="11907" w:h="1134" w:wrap="notBeside" w:vAnchor="page" w:hAnchor="page" w:yAlign="bottom" w:anchorLock="1"/>
            </w:pPr>
          </w:p>
        </w:tc>
        <w:tc>
          <w:tcPr>
            <w:tcW w:w="1276" w:type="dxa"/>
            <w:vMerge/>
          </w:tcPr>
          <w:p w14:paraId="1BD25BAC" w14:textId="77777777" w:rsidR="005C6612" w:rsidRPr="00735703" w:rsidRDefault="005C6612" w:rsidP="002E21CE">
            <w:pPr>
              <w:framePr w:w="11907" w:h="1134" w:wrap="notBeside" w:vAnchor="page" w:hAnchor="page" w:yAlign="bottom" w:anchorLock="1"/>
            </w:pPr>
          </w:p>
        </w:tc>
      </w:tr>
      <w:tr w:rsidR="002E21CE" w:rsidRPr="00735703" w14:paraId="189ED812" w14:textId="77777777" w:rsidTr="005C6612">
        <w:trPr>
          <w:trHeight w:val="397"/>
        </w:trPr>
        <w:tc>
          <w:tcPr>
            <w:tcW w:w="11907" w:type="dxa"/>
            <w:gridSpan w:val="3"/>
          </w:tcPr>
          <w:p w14:paraId="3D344098" w14:textId="77777777" w:rsidR="002E21CE" w:rsidRPr="00735703" w:rsidRDefault="00B37D43" w:rsidP="00B37D43">
            <w:pPr>
              <w:pStyle w:val="Visuel"/>
              <w:framePr w:wrap="notBeside"/>
            </w:pPr>
            <w:r w:rsidRPr="00735703">
              <w:drawing>
                <wp:inline distT="0" distB="0" distL="0" distR="0" wp14:anchorId="1C9220AB" wp14:editId="2CFBF71F">
                  <wp:extent cx="7560945" cy="253365"/>
                  <wp:effectExtent l="19050" t="0" r="1905" b="0"/>
                  <wp:docPr id="2" name="Image 1" descr="pieddepage_grdf_cahie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eddepage_grdf_cahier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60945" cy="2533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0D3DDA4" w14:textId="77777777" w:rsidR="002E21CE" w:rsidRDefault="002E21CE" w:rsidP="0036780C">
      <w:pPr>
        <w:pStyle w:val="Textedesaisie"/>
      </w:pPr>
    </w:p>
    <w:p w14:paraId="7AEAB1C5" w14:textId="0FE6805B" w:rsidR="00CD61F6" w:rsidRPr="00DE744C" w:rsidRDefault="009312EC" w:rsidP="00CD61F6">
      <w:pPr>
        <w:ind w:left="4248" w:firstLine="708"/>
        <w:rPr>
          <w:sz w:val="18"/>
        </w:rPr>
      </w:pPr>
      <w:r>
        <w:rPr>
          <w:noProof/>
          <w:sz w:val="18"/>
          <w:szCs w:val="18"/>
        </w:rPr>
        <w:t>MARECHAL Xavier</w:t>
      </w:r>
    </w:p>
    <w:sectPr w:rsidR="00CD61F6" w:rsidRPr="00DE744C" w:rsidSect="008E212A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6" w:h="16838" w:code="9"/>
      <w:pgMar w:top="1021" w:right="1276" w:bottom="567" w:left="130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ABCF76" w14:textId="77777777" w:rsidR="008A5C83" w:rsidRDefault="008A5C83" w:rsidP="00BB63D0">
      <w:r>
        <w:separator/>
      </w:r>
    </w:p>
  </w:endnote>
  <w:endnote w:type="continuationSeparator" w:id="0">
    <w:p w14:paraId="7D149AE1" w14:textId="77777777" w:rsidR="008A5C83" w:rsidRDefault="008A5C83" w:rsidP="00BB6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venir LT Std 55 Roman">
    <w:panose1 w:val="020B0503020203020204"/>
    <w:charset w:val="00"/>
    <w:family w:val="swiss"/>
    <w:notTrueType/>
    <w:pitch w:val="variable"/>
    <w:sig w:usb0="800000AF" w:usb1="4000204A" w:usb2="00000000" w:usb3="00000000" w:csb0="00000001" w:csb1="00000000"/>
  </w:font>
  <w:font w:name="Avenir LT Std 65 Medium">
    <w:panose1 w:val="020B0803020203020204"/>
    <w:charset w:val="00"/>
    <w:family w:val="swiss"/>
    <w:notTrueType/>
    <w:pitch w:val="variable"/>
    <w:sig w:usb0="800000AF" w:usb1="4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 LT Std 35 Light">
    <w:panose1 w:val="020B0402020203020204"/>
    <w:charset w:val="00"/>
    <w:family w:val="swiss"/>
    <w:notTrueType/>
    <w:pitch w:val="variable"/>
    <w:sig w:usb0="800000AF" w:usb1="4000204A" w:usb2="00000000" w:usb3="00000000" w:csb0="00000001" w:csb1="00000000"/>
  </w:font>
  <w:font w:name="HelveticaNeueLT Std L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AB5BB" w14:textId="77777777" w:rsidR="00444874" w:rsidRDefault="00444874">
    <w:pPr>
      <w:pStyle w:val="Pieddepage"/>
    </w:pPr>
  </w:p>
  <w:p w14:paraId="000A764B" w14:textId="77777777" w:rsidR="00444874" w:rsidRDefault="00444874">
    <w:pPr>
      <w:pStyle w:val="Pieddepage"/>
    </w:pPr>
  </w:p>
  <w:p w14:paraId="2C68C6EE" w14:textId="77777777" w:rsidR="00444874" w:rsidRDefault="00B83B15">
    <w:pPr>
      <w:pStyle w:val="Pieddepage"/>
    </w:pP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DC38F8C" wp14:editId="0266D5CA">
              <wp:simplePos x="0" y="0"/>
              <wp:positionH relativeFrom="page">
                <wp:posOffset>6390640</wp:posOffset>
              </wp:positionH>
              <wp:positionV relativeFrom="page">
                <wp:posOffset>9865360</wp:posOffset>
              </wp:positionV>
              <wp:extent cx="360045" cy="144145"/>
              <wp:effectExtent l="0" t="0" r="2540" b="127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1441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bg2">
                                <a:lumMod val="100000"/>
                                <a:lumOff val="0"/>
                                <a:alpha val="50000"/>
                              </a:schemeClr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0D611D" w14:textId="77777777" w:rsidR="00444874" w:rsidRDefault="00296C68" w:rsidP="005C6612">
                          <w:pPr>
                            <w:pStyle w:val="Pagination"/>
                          </w:pPr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 w:rsidR="006773C1">
                            <w:rPr>
                              <w:noProof/>
                            </w:rPr>
                            <w:t>2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 w:rsidR="00444874">
                            <w:t>/</w:t>
                          </w:r>
                          <w:r w:rsidR="002F7D04">
                            <w:fldChar w:fldCharType="begin"/>
                          </w:r>
                          <w:r w:rsidR="002F7D04">
                            <w:instrText xml:space="preserve"> NUMPAGES   \* MERGEFORMAT </w:instrText>
                          </w:r>
                          <w:r w:rsidR="002F7D04">
                            <w:fldChar w:fldCharType="separate"/>
                          </w:r>
                          <w:r w:rsidR="00B83B15">
                            <w:rPr>
                              <w:noProof/>
                            </w:rPr>
                            <w:t>1</w:t>
                          </w:r>
                          <w:r w:rsidR="002F7D04"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C38F8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03.2pt;margin-top:776.8pt;width:28.35pt;height:11.3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" filled="f" fillcolor="#ccccc6 [3214]" stroked="f">
              <v:fill opacity="32896f"/>
              <v:textbox inset="0,0,0,0">
                <w:txbxContent>
                  <w:p w14:paraId="050D611D" w14:textId="77777777" w:rsidR="00444874" w:rsidRDefault="00296C68" w:rsidP="005C6612">
                    <w:pPr>
                      <w:pStyle w:val="Pagination"/>
                    </w:pPr>
                    <w:r>
                      <w:fldChar w:fldCharType="begin"/>
                    </w:r>
                    <w:r>
                      <w:instrText xml:space="preserve"> PAGE   \* MERGEFORMAT </w:instrText>
                    </w:r>
                    <w:r>
                      <w:fldChar w:fldCharType="separate"/>
                    </w:r>
                    <w:r w:rsidR="006773C1">
                      <w:rPr>
                        <w:noProof/>
                      </w:rPr>
                      <w:t>2</w:t>
                    </w:r>
                    <w:r>
                      <w:rPr>
                        <w:noProof/>
                      </w:rPr>
                      <w:fldChar w:fldCharType="end"/>
                    </w:r>
                    <w:r w:rsidR="00444874">
                      <w:t>/</w:t>
                    </w:r>
                    <w:fldSimple w:instr=" NUMPAGES   \* MERGEFORMAT ">
                      <w:r w:rsidR="00B83B15">
                        <w:rPr>
                          <w:noProof/>
                        </w:rPr>
                        <w:t>1</w:t>
                      </w:r>
                    </w:fldSimple>
                  </w:p>
                </w:txbxContent>
              </v:textbox>
              <w10:wrap anchorx="page" anchory="page"/>
            </v:shape>
          </w:pict>
        </mc:Fallback>
      </mc:AlternateContent>
    </w:r>
  </w:p>
  <w:p w14:paraId="4AA46E54" w14:textId="77777777" w:rsidR="00444874" w:rsidRDefault="00444874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F8106" w14:textId="77777777" w:rsidR="00444874" w:rsidRDefault="00444874">
    <w:pPr>
      <w:pStyle w:val="Pieddepage"/>
    </w:pPr>
  </w:p>
  <w:p w14:paraId="4305AF00" w14:textId="77777777" w:rsidR="00444874" w:rsidRDefault="00444874">
    <w:pPr>
      <w:pStyle w:val="Pieddepage"/>
    </w:pPr>
  </w:p>
  <w:p w14:paraId="4C177B86" w14:textId="77777777" w:rsidR="00444874" w:rsidRDefault="00444874">
    <w:pPr>
      <w:pStyle w:val="Pieddepage"/>
    </w:pPr>
  </w:p>
  <w:p w14:paraId="3BEAAC6E" w14:textId="77777777" w:rsidR="00444874" w:rsidRDefault="0044487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BE1A2A" w14:textId="77777777" w:rsidR="008A5C83" w:rsidRDefault="008A5C83" w:rsidP="00BB63D0">
      <w:r>
        <w:separator/>
      </w:r>
    </w:p>
  </w:footnote>
  <w:footnote w:type="continuationSeparator" w:id="0">
    <w:p w14:paraId="371687CD" w14:textId="77777777" w:rsidR="008A5C83" w:rsidRDefault="008A5C83" w:rsidP="00BB63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4A8BB" w14:textId="77777777" w:rsidR="00444874" w:rsidRDefault="00444874">
    <w:pPr>
      <w:pStyle w:val="En-tte"/>
    </w:pPr>
  </w:p>
  <w:p w14:paraId="2C79C6F5" w14:textId="77777777" w:rsidR="00444874" w:rsidRDefault="00444874">
    <w:pPr>
      <w:pStyle w:val="En-tte"/>
    </w:pPr>
  </w:p>
  <w:p w14:paraId="56D2613F" w14:textId="77777777" w:rsidR="00444874" w:rsidRDefault="00444874">
    <w:pPr>
      <w:pStyle w:val="En-tte"/>
    </w:pPr>
  </w:p>
  <w:p w14:paraId="5FE98939" w14:textId="77777777" w:rsidR="00444874" w:rsidRDefault="00444874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F6096" w14:textId="77777777" w:rsidR="00444874" w:rsidRDefault="006773C1">
    <w:pPr>
      <w:pStyle w:val="En-tte"/>
    </w:pPr>
    <w:r>
      <w:rPr>
        <w:noProof/>
        <w:lang w:eastAsia="fr-FR"/>
      </w:rPr>
      <w:drawing>
        <wp:anchor distT="0" distB="0" distL="114300" distR="114300" simplePos="0" relativeHeight="251660288" behindDoc="1" locked="0" layoutInCell="1" allowOverlap="1" wp14:anchorId="3E245776" wp14:editId="133C22BD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000" cy="2346794"/>
          <wp:effectExtent l="19050" t="0" r="2850" b="0"/>
          <wp:wrapNone/>
          <wp:docPr id="1" name="Image 0" descr="logo_grdf_td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grdf_tdl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60000" cy="234679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D694C75" w14:textId="77777777" w:rsidR="00444874" w:rsidRDefault="00444874">
    <w:pPr>
      <w:pStyle w:val="En-tte"/>
    </w:pPr>
  </w:p>
  <w:p w14:paraId="5BA708E8" w14:textId="77777777" w:rsidR="00444874" w:rsidRDefault="00444874">
    <w:pPr>
      <w:pStyle w:val="En-tte"/>
    </w:pPr>
  </w:p>
  <w:p w14:paraId="320D9568" w14:textId="77777777" w:rsidR="00444874" w:rsidRDefault="00444874">
    <w:pPr>
      <w:pStyle w:val="En-tte"/>
    </w:pPr>
  </w:p>
  <w:p w14:paraId="4E298A8D" w14:textId="77777777" w:rsidR="00444874" w:rsidRDefault="00444874">
    <w:pPr>
      <w:pStyle w:val="En-tte"/>
    </w:pPr>
  </w:p>
  <w:p w14:paraId="2AB51FE9" w14:textId="77777777" w:rsidR="00444874" w:rsidRDefault="00444874">
    <w:pPr>
      <w:pStyle w:val="En-tte"/>
    </w:pPr>
  </w:p>
  <w:p w14:paraId="0195FB93" w14:textId="77777777" w:rsidR="00444874" w:rsidRDefault="00444874">
    <w:pPr>
      <w:pStyle w:val="En-tte"/>
    </w:pPr>
  </w:p>
  <w:p w14:paraId="71E0E647" w14:textId="77777777" w:rsidR="00444874" w:rsidRDefault="00444874">
    <w:pPr>
      <w:pStyle w:val="En-tte"/>
    </w:pPr>
  </w:p>
  <w:p w14:paraId="5BEF349E" w14:textId="77777777" w:rsidR="00444874" w:rsidRDefault="00444874">
    <w:pPr>
      <w:pStyle w:val="En-tte"/>
    </w:pPr>
  </w:p>
  <w:p w14:paraId="02C27C53" w14:textId="77777777" w:rsidR="00444874" w:rsidRDefault="00444874">
    <w:pPr>
      <w:pStyle w:val="En-tte"/>
    </w:pPr>
  </w:p>
  <w:p w14:paraId="7A283758" w14:textId="77777777" w:rsidR="00444874" w:rsidRDefault="0044487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F2480A"/>
    <w:multiLevelType w:val="hybridMultilevel"/>
    <w:tmpl w:val="92E8439E"/>
    <w:lvl w:ilvl="0" w:tplc="536846FE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  <w:color w:val="FAB200" w:themeColor="accent5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A27FCD"/>
    <w:multiLevelType w:val="hybridMultilevel"/>
    <w:tmpl w:val="4B3A493C"/>
    <w:lvl w:ilvl="0" w:tplc="D2103384">
      <w:start w:val="1"/>
      <w:numFmt w:val="bullet"/>
      <w:pStyle w:val="Textepuce"/>
      <w:lvlText w:val=""/>
      <w:lvlJc w:val="left"/>
      <w:pPr>
        <w:ind w:left="720" w:hanging="360"/>
      </w:pPr>
      <w:rPr>
        <w:rFonts w:ascii="Wingdings" w:hAnsi="Wingdings" w:hint="default"/>
        <w:color w:val="FAB200" w:themeColor="accent5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F84351"/>
    <w:multiLevelType w:val="hybridMultilevel"/>
    <w:tmpl w:val="E95E5BF6"/>
    <w:lvl w:ilvl="0" w:tplc="67361E22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  <w:color w:val="FAB200" w:themeColor="accent5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5103162">
    <w:abstractNumId w:val="2"/>
  </w:num>
  <w:num w:numId="2" w16cid:durableId="1216703509">
    <w:abstractNumId w:val="0"/>
  </w:num>
  <w:num w:numId="3" w16cid:durableId="6807422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3B15"/>
    <w:rsid w:val="000026C4"/>
    <w:rsid w:val="00006695"/>
    <w:rsid w:val="00050725"/>
    <w:rsid w:val="00051B60"/>
    <w:rsid w:val="00066F06"/>
    <w:rsid w:val="000971EF"/>
    <w:rsid w:val="000B73E3"/>
    <w:rsid w:val="000E1DA9"/>
    <w:rsid w:val="0011184A"/>
    <w:rsid w:val="001411FD"/>
    <w:rsid w:val="00195025"/>
    <w:rsid w:val="001B3AA9"/>
    <w:rsid w:val="001D3547"/>
    <w:rsid w:val="0020159B"/>
    <w:rsid w:val="00202E49"/>
    <w:rsid w:val="00234AD4"/>
    <w:rsid w:val="00245FB6"/>
    <w:rsid w:val="00270295"/>
    <w:rsid w:val="00296C68"/>
    <w:rsid w:val="002B0F1D"/>
    <w:rsid w:val="002E21CE"/>
    <w:rsid w:val="002F4E16"/>
    <w:rsid w:val="002F7D04"/>
    <w:rsid w:val="00311290"/>
    <w:rsid w:val="00316C7E"/>
    <w:rsid w:val="0036273B"/>
    <w:rsid w:val="003675A2"/>
    <w:rsid w:val="0036780C"/>
    <w:rsid w:val="003A6C25"/>
    <w:rsid w:val="00401AB1"/>
    <w:rsid w:val="00425275"/>
    <w:rsid w:val="00442C6C"/>
    <w:rsid w:val="00444874"/>
    <w:rsid w:val="00472030"/>
    <w:rsid w:val="0047555E"/>
    <w:rsid w:val="004F5695"/>
    <w:rsid w:val="0052283B"/>
    <w:rsid w:val="005453CD"/>
    <w:rsid w:val="00567114"/>
    <w:rsid w:val="00573CF5"/>
    <w:rsid w:val="00586AAF"/>
    <w:rsid w:val="005C6612"/>
    <w:rsid w:val="005E4CE5"/>
    <w:rsid w:val="005E68E3"/>
    <w:rsid w:val="005F03EE"/>
    <w:rsid w:val="006061DE"/>
    <w:rsid w:val="006268F5"/>
    <w:rsid w:val="006445BE"/>
    <w:rsid w:val="00655C0B"/>
    <w:rsid w:val="00665709"/>
    <w:rsid w:val="006773C1"/>
    <w:rsid w:val="006A0415"/>
    <w:rsid w:val="006A3CD4"/>
    <w:rsid w:val="00723F69"/>
    <w:rsid w:val="00735703"/>
    <w:rsid w:val="0075383E"/>
    <w:rsid w:val="0078426F"/>
    <w:rsid w:val="007A5474"/>
    <w:rsid w:val="007A7420"/>
    <w:rsid w:val="00826EEC"/>
    <w:rsid w:val="008542AE"/>
    <w:rsid w:val="008A2454"/>
    <w:rsid w:val="008A4057"/>
    <w:rsid w:val="008A5C83"/>
    <w:rsid w:val="008A67AA"/>
    <w:rsid w:val="008E212A"/>
    <w:rsid w:val="00901123"/>
    <w:rsid w:val="009312EC"/>
    <w:rsid w:val="00945FCC"/>
    <w:rsid w:val="009C4C46"/>
    <w:rsid w:val="009E441A"/>
    <w:rsid w:val="00A000C5"/>
    <w:rsid w:val="00A00159"/>
    <w:rsid w:val="00A17B2E"/>
    <w:rsid w:val="00A41F85"/>
    <w:rsid w:val="00A655BF"/>
    <w:rsid w:val="00AB55CC"/>
    <w:rsid w:val="00AC42A8"/>
    <w:rsid w:val="00AF315F"/>
    <w:rsid w:val="00B04671"/>
    <w:rsid w:val="00B05B7F"/>
    <w:rsid w:val="00B169F8"/>
    <w:rsid w:val="00B37D43"/>
    <w:rsid w:val="00B41B21"/>
    <w:rsid w:val="00B47503"/>
    <w:rsid w:val="00B6632D"/>
    <w:rsid w:val="00B80300"/>
    <w:rsid w:val="00B81C05"/>
    <w:rsid w:val="00B83B15"/>
    <w:rsid w:val="00B9644F"/>
    <w:rsid w:val="00BA1F55"/>
    <w:rsid w:val="00BB63D0"/>
    <w:rsid w:val="00BE605D"/>
    <w:rsid w:val="00BF7581"/>
    <w:rsid w:val="00C21EC0"/>
    <w:rsid w:val="00C327A1"/>
    <w:rsid w:val="00C4511E"/>
    <w:rsid w:val="00C45E32"/>
    <w:rsid w:val="00CB02BD"/>
    <w:rsid w:val="00CB4026"/>
    <w:rsid w:val="00CB6250"/>
    <w:rsid w:val="00CB6733"/>
    <w:rsid w:val="00CC786A"/>
    <w:rsid w:val="00CD61F6"/>
    <w:rsid w:val="00CF4F1C"/>
    <w:rsid w:val="00D72986"/>
    <w:rsid w:val="00D80FE8"/>
    <w:rsid w:val="00D8317D"/>
    <w:rsid w:val="00D91CBE"/>
    <w:rsid w:val="00D97E0A"/>
    <w:rsid w:val="00DA478E"/>
    <w:rsid w:val="00DA63AC"/>
    <w:rsid w:val="00DC309A"/>
    <w:rsid w:val="00DE5525"/>
    <w:rsid w:val="00DF4FB5"/>
    <w:rsid w:val="00E03999"/>
    <w:rsid w:val="00E17DC3"/>
    <w:rsid w:val="00E56767"/>
    <w:rsid w:val="00E80C7F"/>
    <w:rsid w:val="00EB77C9"/>
    <w:rsid w:val="00EE405F"/>
    <w:rsid w:val="00F276D0"/>
    <w:rsid w:val="00F63E07"/>
    <w:rsid w:val="00F64423"/>
    <w:rsid w:val="00F65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FE8FCF"/>
  <w15:docId w15:val="{248E45E1-3741-4B97-AB34-D839A676B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11" w:unhideWhenUsed="1" w:qFormat="1"/>
    <w:lsdException w:name="heading 5" w:semiHidden="1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EEC"/>
    <w:pPr>
      <w:spacing w:after="0" w:line="240" w:lineRule="atLeast"/>
    </w:pPr>
    <w:rPr>
      <w:color w:val="000000" w:themeColor="text1"/>
    </w:rPr>
  </w:style>
  <w:style w:type="paragraph" w:styleId="Titre1">
    <w:name w:val="heading 1"/>
    <w:basedOn w:val="Normal"/>
    <w:next w:val="Normal"/>
    <w:link w:val="Titre1Car"/>
    <w:uiPriority w:val="9"/>
    <w:qFormat/>
    <w:rsid w:val="00826EEC"/>
    <w:pPr>
      <w:keepNext/>
      <w:keepLines/>
      <w:spacing w:after="300" w:line="360" w:lineRule="atLeast"/>
      <w:outlineLvl w:val="0"/>
    </w:pPr>
    <w:rPr>
      <w:rFonts w:asciiTheme="majorHAnsi" w:eastAsiaTheme="majorEastAsia" w:hAnsiTheme="majorHAnsi" w:cstheme="majorBidi"/>
      <w:bCs/>
      <w:sz w:val="34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826EEC"/>
    <w:pPr>
      <w:keepNext/>
      <w:keepLines/>
      <w:spacing w:after="300" w:line="320" w:lineRule="atLeast"/>
      <w:outlineLvl w:val="1"/>
    </w:pPr>
    <w:rPr>
      <w:rFonts w:asciiTheme="majorHAnsi" w:eastAsiaTheme="majorEastAsia" w:hAnsiTheme="majorHAnsi" w:cstheme="majorBidi"/>
      <w:bCs/>
      <w:sz w:val="30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826EEC"/>
    <w:pPr>
      <w:keepNext/>
      <w:keepLines/>
      <w:spacing w:after="300" w:line="280" w:lineRule="atLeast"/>
      <w:outlineLvl w:val="2"/>
    </w:pPr>
    <w:rPr>
      <w:rFonts w:asciiTheme="majorHAnsi" w:eastAsiaTheme="majorEastAsia" w:hAnsiTheme="majorHAnsi" w:cstheme="majorBidi"/>
      <w:bCs/>
      <w:sz w:val="26"/>
    </w:rPr>
  </w:style>
  <w:style w:type="paragraph" w:styleId="Titre4">
    <w:name w:val="heading 4"/>
    <w:basedOn w:val="Normal"/>
    <w:next w:val="Normal"/>
    <w:link w:val="Titre4Car"/>
    <w:uiPriority w:val="11"/>
    <w:unhideWhenUsed/>
    <w:qFormat/>
    <w:rsid w:val="00826EEC"/>
    <w:pPr>
      <w:keepNext/>
      <w:keepLines/>
      <w:spacing w:after="300"/>
      <w:outlineLvl w:val="3"/>
    </w:pPr>
    <w:rPr>
      <w:rFonts w:asciiTheme="majorHAnsi" w:eastAsiaTheme="majorEastAsia" w:hAnsiTheme="majorHAnsi" w:cstheme="majorBidi"/>
      <w:bCs/>
      <w:iCs/>
    </w:rPr>
  </w:style>
  <w:style w:type="paragraph" w:styleId="Titre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002950" w:themeColor="accent1" w:themeShade="7F"/>
    </w:rPr>
  </w:style>
  <w:style w:type="paragraph" w:styleId="Titre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002950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rsid w:val="00BB63D0"/>
    <w:pPr>
      <w:spacing w:line="240" w:lineRule="exact"/>
    </w:pPr>
  </w:style>
  <w:style w:type="character" w:customStyle="1" w:styleId="En-tteCar">
    <w:name w:val="En-tête Car"/>
    <w:basedOn w:val="Policepardfaut"/>
    <w:link w:val="En-tte"/>
    <w:uiPriority w:val="99"/>
    <w:rsid w:val="00BB63D0"/>
    <w:rPr>
      <w:sz w:val="20"/>
    </w:rPr>
  </w:style>
  <w:style w:type="paragraph" w:styleId="Pieddepage">
    <w:name w:val="footer"/>
    <w:basedOn w:val="Normal"/>
    <w:link w:val="PieddepageCar"/>
    <w:uiPriority w:val="99"/>
    <w:rsid w:val="00BB63D0"/>
    <w:pPr>
      <w:spacing w:line="240" w:lineRule="exact"/>
    </w:pPr>
  </w:style>
  <w:style w:type="character" w:customStyle="1" w:styleId="PieddepageCar">
    <w:name w:val="Pied de page Car"/>
    <w:basedOn w:val="Policepardfaut"/>
    <w:link w:val="Pieddepage"/>
    <w:uiPriority w:val="99"/>
    <w:rsid w:val="00BB63D0"/>
    <w:rPr>
      <w:sz w:val="20"/>
    </w:rPr>
  </w:style>
  <w:style w:type="table" w:styleId="Grilledutableau">
    <w:name w:val="Table Grid"/>
    <w:basedOn w:val="TableauNormal"/>
    <w:uiPriority w:val="39"/>
    <w:rsid w:val="00EB77C9"/>
    <w:pPr>
      <w:spacing w:after="0" w:line="240" w:lineRule="auto"/>
    </w:pPr>
    <w:tblPr>
      <w:tblCellMar>
        <w:left w:w="0" w:type="dxa"/>
        <w:right w:w="0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DA478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A478E"/>
    <w:rPr>
      <w:rFonts w:ascii="Tahoma" w:hAnsi="Tahoma" w:cs="Tahoma"/>
      <w:sz w:val="16"/>
      <w:szCs w:val="16"/>
    </w:rPr>
  </w:style>
  <w:style w:type="paragraph" w:customStyle="1" w:styleId="Informationspieddepage">
    <w:name w:val="Informations pied de page"/>
    <w:basedOn w:val="Normal"/>
    <w:qFormat/>
    <w:rsid w:val="0036780C"/>
    <w:pPr>
      <w:framePr w:w="11907" w:h="1134" w:wrap="notBeside" w:vAnchor="page" w:hAnchor="page" w:yAlign="bottom" w:anchorLock="1"/>
      <w:spacing w:line="180" w:lineRule="atLeast"/>
      <w:jc w:val="center"/>
    </w:pPr>
    <w:rPr>
      <w:color w:val="9796A3" w:themeColor="accent6"/>
      <w:sz w:val="15"/>
    </w:rPr>
  </w:style>
  <w:style w:type="paragraph" w:customStyle="1" w:styleId="Pagination">
    <w:name w:val="Pagination"/>
    <w:basedOn w:val="Normal"/>
    <w:qFormat/>
    <w:rsid w:val="005C6612"/>
    <w:pPr>
      <w:spacing w:line="168" w:lineRule="atLeast"/>
      <w:jc w:val="right"/>
    </w:pPr>
    <w:rPr>
      <w:sz w:val="14"/>
    </w:rPr>
  </w:style>
  <w:style w:type="paragraph" w:customStyle="1" w:styleId="Intitulbleugauche">
    <w:name w:val="Intitulé bleu gauche"/>
    <w:basedOn w:val="Normal"/>
    <w:qFormat/>
    <w:rsid w:val="006773C1"/>
    <w:pPr>
      <w:framePr w:wrap="around" w:vAnchor="page" w:hAnchor="margin" w:y="3205"/>
    </w:pPr>
    <w:rPr>
      <w:color w:val="0053A1" w:themeColor="accent1"/>
    </w:rPr>
  </w:style>
  <w:style w:type="paragraph" w:customStyle="1" w:styleId="Intitulgrisgauche">
    <w:name w:val="Intitulé gris gauche"/>
    <w:basedOn w:val="Normal"/>
    <w:qFormat/>
    <w:rsid w:val="006773C1"/>
    <w:pPr>
      <w:framePr w:wrap="around" w:vAnchor="page" w:hAnchor="margin" w:y="3205"/>
      <w:spacing w:line="220" w:lineRule="atLeast"/>
    </w:pPr>
    <w:rPr>
      <w:rFonts w:ascii="Avenir LT Std 35 Light" w:hAnsi="Avenir LT Std 35 Light"/>
      <w:color w:val="9796A3" w:themeColor="accent6"/>
      <w:sz w:val="18"/>
    </w:rPr>
  </w:style>
  <w:style w:type="paragraph" w:customStyle="1" w:styleId="Intitulgrisdroite">
    <w:name w:val="Intitulé gris droite"/>
    <w:basedOn w:val="Normal"/>
    <w:qFormat/>
    <w:rsid w:val="006773C1"/>
    <w:pPr>
      <w:framePr w:wrap="around" w:vAnchor="page" w:hAnchor="margin" w:xAlign="right" w:y="3205"/>
    </w:pPr>
    <w:rPr>
      <w:color w:val="9796A3" w:themeColor="accent6"/>
      <w:sz w:val="20"/>
    </w:rPr>
  </w:style>
  <w:style w:type="paragraph" w:customStyle="1" w:styleId="Intitulobjet">
    <w:name w:val="Intitulé objet"/>
    <w:basedOn w:val="Normal"/>
    <w:qFormat/>
    <w:rsid w:val="006773C1"/>
    <w:rPr>
      <w:caps/>
    </w:rPr>
  </w:style>
  <w:style w:type="paragraph" w:customStyle="1" w:styleId="Textedesaisiejustifi">
    <w:name w:val="Texte de saisie justifié"/>
    <w:basedOn w:val="Normal"/>
    <w:qFormat/>
    <w:rsid w:val="0036780C"/>
    <w:pPr>
      <w:jc w:val="both"/>
    </w:pPr>
  </w:style>
  <w:style w:type="paragraph" w:customStyle="1" w:styleId="Textedesaisie">
    <w:name w:val="Texte de saisie"/>
    <w:basedOn w:val="Normal"/>
    <w:qFormat/>
    <w:rsid w:val="00C21EC0"/>
  </w:style>
  <w:style w:type="paragraph" w:styleId="Titre">
    <w:name w:val="Title"/>
    <w:basedOn w:val="Normal"/>
    <w:next w:val="Normal"/>
    <w:link w:val="TitreCar"/>
    <w:uiPriority w:val="9"/>
    <w:qFormat/>
    <w:rsid w:val="00826EEC"/>
    <w:pPr>
      <w:spacing w:after="300" w:line="540" w:lineRule="atLeast"/>
    </w:pPr>
    <w:rPr>
      <w:rFonts w:asciiTheme="majorHAnsi" w:eastAsiaTheme="majorEastAsia" w:hAnsiTheme="majorHAnsi" w:cstheme="majorBidi"/>
      <w:caps/>
      <w:kern w:val="28"/>
      <w:sz w:val="38"/>
      <w:szCs w:val="52"/>
    </w:rPr>
  </w:style>
  <w:style w:type="character" w:customStyle="1" w:styleId="TitreCar">
    <w:name w:val="Titre Car"/>
    <w:basedOn w:val="Policepardfaut"/>
    <w:link w:val="Titre"/>
    <w:uiPriority w:val="9"/>
    <w:rsid w:val="00826EEC"/>
    <w:rPr>
      <w:rFonts w:asciiTheme="majorHAnsi" w:eastAsiaTheme="majorEastAsia" w:hAnsiTheme="majorHAnsi" w:cstheme="majorBidi"/>
      <w:caps/>
      <w:color w:val="000000" w:themeColor="text1"/>
      <w:kern w:val="28"/>
      <w:sz w:val="38"/>
      <w:szCs w:val="52"/>
    </w:rPr>
  </w:style>
  <w:style w:type="paragraph" w:styleId="Sous-titre">
    <w:name w:val="Subtitle"/>
    <w:basedOn w:val="Normal"/>
    <w:next w:val="Normal"/>
    <w:link w:val="Sous-titreCar"/>
    <w:uiPriority w:val="10"/>
    <w:qFormat/>
    <w:rsid w:val="00826EEC"/>
    <w:pPr>
      <w:numPr>
        <w:ilvl w:val="1"/>
      </w:numPr>
      <w:spacing w:line="260" w:lineRule="atLeast"/>
    </w:pPr>
    <w:rPr>
      <w:rFonts w:asciiTheme="majorHAnsi" w:eastAsiaTheme="majorEastAsia" w:hAnsiTheme="majorHAnsi" w:cstheme="majorBidi"/>
      <w:iCs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0"/>
    <w:rsid w:val="00826EEC"/>
    <w:rPr>
      <w:rFonts w:asciiTheme="majorHAnsi" w:eastAsiaTheme="majorEastAsia" w:hAnsiTheme="majorHAnsi" w:cstheme="majorBidi"/>
      <w:iCs/>
      <w:color w:val="000000" w:themeColor="text1"/>
      <w:sz w:val="24"/>
      <w:szCs w:val="24"/>
    </w:rPr>
  </w:style>
  <w:style w:type="character" w:customStyle="1" w:styleId="Titre1Car">
    <w:name w:val="Titre 1 Car"/>
    <w:basedOn w:val="Policepardfaut"/>
    <w:link w:val="Titre1"/>
    <w:uiPriority w:val="9"/>
    <w:rsid w:val="00826EEC"/>
    <w:rPr>
      <w:rFonts w:asciiTheme="majorHAnsi" w:eastAsiaTheme="majorEastAsia" w:hAnsiTheme="majorHAnsi" w:cstheme="majorBidi"/>
      <w:bCs/>
      <w:color w:val="000000" w:themeColor="text1"/>
      <w:sz w:val="34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826EEC"/>
    <w:rPr>
      <w:rFonts w:asciiTheme="majorHAnsi" w:eastAsiaTheme="majorEastAsia" w:hAnsiTheme="majorHAnsi" w:cstheme="majorBidi"/>
      <w:bCs/>
      <w:color w:val="000000" w:themeColor="text1"/>
      <w:sz w:val="30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826EEC"/>
    <w:rPr>
      <w:rFonts w:asciiTheme="majorHAnsi" w:eastAsiaTheme="majorEastAsia" w:hAnsiTheme="majorHAnsi" w:cstheme="majorBidi"/>
      <w:bCs/>
      <w:color w:val="000000" w:themeColor="text1"/>
      <w:sz w:val="26"/>
    </w:rPr>
  </w:style>
  <w:style w:type="paragraph" w:customStyle="1" w:styleId="Textedelobjet">
    <w:name w:val="Texte de l'objet"/>
    <w:basedOn w:val="Normal"/>
    <w:qFormat/>
    <w:rsid w:val="006773C1"/>
  </w:style>
  <w:style w:type="paragraph" w:customStyle="1" w:styleId="Datedudocument">
    <w:name w:val="Date du document"/>
    <w:basedOn w:val="Normal"/>
    <w:qFormat/>
    <w:rsid w:val="006773C1"/>
    <w:pPr>
      <w:framePr w:wrap="around" w:vAnchor="page" w:hAnchor="margin" w:xAlign="right" w:y="3205"/>
      <w:spacing w:line="220" w:lineRule="atLeast"/>
      <w:jc w:val="right"/>
    </w:pPr>
    <w:rPr>
      <w:sz w:val="18"/>
    </w:rPr>
  </w:style>
  <w:style w:type="paragraph" w:customStyle="1" w:styleId="Visuel">
    <w:name w:val="Visuel"/>
    <w:basedOn w:val="Normal"/>
    <w:qFormat/>
    <w:rsid w:val="00B37D43"/>
    <w:pPr>
      <w:framePr w:w="11907" w:h="1134" w:wrap="notBeside" w:vAnchor="page" w:hAnchor="page" w:yAlign="bottom" w:anchorLock="1"/>
      <w:ind w:left="-28"/>
    </w:pPr>
    <w:rPr>
      <w:noProof/>
      <w:lang w:eastAsia="fr-FR"/>
    </w:rPr>
  </w:style>
  <w:style w:type="character" w:customStyle="1" w:styleId="Textebleu">
    <w:name w:val="Texte bleu"/>
    <w:basedOn w:val="Policepardfaut"/>
    <w:uiPriority w:val="1"/>
    <w:qFormat/>
    <w:rsid w:val="008A2454"/>
    <w:rPr>
      <w:rFonts w:asciiTheme="majorHAnsi" w:hAnsiTheme="majorHAnsi"/>
      <w:color w:val="0053A1" w:themeColor="accent1"/>
      <w:lang w:val="fr-FR"/>
    </w:rPr>
  </w:style>
  <w:style w:type="character" w:styleId="Lienhypertexte">
    <w:name w:val="Hyperlink"/>
    <w:basedOn w:val="Policepardfaut"/>
    <w:uiPriority w:val="99"/>
    <w:semiHidden/>
    <w:rsid w:val="00444874"/>
    <w:rPr>
      <w:color w:val="000000" w:themeColor="hyperlink"/>
      <w:u w:val="single"/>
    </w:rPr>
  </w:style>
  <w:style w:type="character" w:customStyle="1" w:styleId="Titre4Car">
    <w:name w:val="Titre 4 Car"/>
    <w:basedOn w:val="Policepardfaut"/>
    <w:link w:val="Titre4"/>
    <w:uiPriority w:val="11"/>
    <w:rsid w:val="00826EEC"/>
    <w:rPr>
      <w:rFonts w:asciiTheme="majorHAnsi" w:eastAsiaTheme="majorEastAsia" w:hAnsiTheme="majorHAnsi" w:cstheme="majorBidi"/>
      <w:bCs/>
      <w:iCs/>
      <w:color w:val="000000" w:themeColor="text1"/>
    </w:rPr>
  </w:style>
  <w:style w:type="paragraph" w:customStyle="1" w:styleId="Textepuce">
    <w:name w:val="Texte puce"/>
    <w:basedOn w:val="Textedesaisie"/>
    <w:qFormat/>
    <w:rsid w:val="00826EEC"/>
    <w:pPr>
      <w:numPr>
        <w:numId w:val="3"/>
      </w:numPr>
      <w:ind w:left="1271" w:hanging="420"/>
    </w:pPr>
  </w:style>
  <w:style w:type="paragraph" w:customStyle="1" w:styleId="Rfrences">
    <w:name w:val="Références"/>
    <w:basedOn w:val="Normal"/>
    <w:qFormat/>
    <w:rsid w:val="00B83B15"/>
    <w:pPr>
      <w:spacing w:line="250" w:lineRule="atLeast"/>
    </w:pPr>
    <w:rPr>
      <w:rFonts w:ascii="HelveticaNeueLT Std Lt" w:eastAsia="MS Mincho" w:hAnsi="HelveticaNeueLT Std Lt" w:cs="Times New Roman"/>
      <w:color w:val="auto"/>
      <w:sz w:val="20"/>
      <w:szCs w:val="21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A17B2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17B2E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A17B2E"/>
    <w:rPr>
      <w:color w:val="000000" w:themeColor="text1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17B2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17B2E"/>
    <w:rPr>
      <w:b/>
      <w:bCs/>
      <w:color w:val="000000" w:themeColor="text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W1097\AppData\Roaming\Microsoft\Templates\GRDF_entete.dotx" TargetMode="External"/></Relationships>
</file>

<file path=word/theme/theme1.xml><?xml version="1.0" encoding="utf-8"?>
<a:theme xmlns:a="http://schemas.openxmlformats.org/drawingml/2006/main" name="Thème Office">
  <a:themeElements>
    <a:clrScheme name="GRDF">
      <a:dk1>
        <a:sysClr val="windowText" lastClr="000000"/>
      </a:dk1>
      <a:lt1>
        <a:srgbClr val="FFFFFF"/>
      </a:lt1>
      <a:dk2>
        <a:srgbClr val="662483"/>
      </a:dk2>
      <a:lt2>
        <a:srgbClr val="CCCCC6"/>
      </a:lt2>
      <a:accent1>
        <a:srgbClr val="0053A1"/>
      </a:accent1>
      <a:accent2>
        <a:srgbClr val="009BC4"/>
      </a:accent2>
      <a:accent3>
        <a:srgbClr val="00B1AF"/>
      </a:accent3>
      <a:accent4>
        <a:srgbClr val="71B857"/>
      </a:accent4>
      <a:accent5>
        <a:srgbClr val="FAB200"/>
      </a:accent5>
      <a:accent6>
        <a:srgbClr val="9796A3"/>
      </a:accent6>
      <a:hlink>
        <a:srgbClr val="000000"/>
      </a:hlink>
      <a:folHlink>
        <a:srgbClr val="000000"/>
      </a:folHlink>
    </a:clrScheme>
    <a:fontScheme name="GRDF">
      <a:majorFont>
        <a:latin typeface="Avenir LT Std 65 Medium"/>
        <a:ea typeface=""/>
        <a:cs typeface=""/>
      </a:majorFont>
      <a:minorFont>
        <a:latin typeface="Avenir LT Std 55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GRDF_entete.dotx</Template>
  <TotalTime>6</TotalTime>
  <Pages>1</Pages>
  <Words>160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GRDF</vt:lpstr>
    </vt:vector>
  </TitlesOfParts>
  <Manager>GRDF</Manager>
  <Company>GRDF</Company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GRDF</dc:title>
  <dc:subject>GRDF</dc:subject>
  <dc:creator>GRILLOT  Jordane</dc:creator>
  <cp:lastModifiedBy>MARECHAL Xavier (GRDF)</cp:lastModifiedBy>
  <cp:revision>2</cp:revision>
  <dcterms:created xsi:type="dcterms:W3CDTF">2025-03-24T09:04:00Z</dcterms:created>
  <dcterms:modified xsi:type="dcterms:W3CDTF">2025-03-24T09:04:00Z</dcterms:modified>
</cp:coreProperties>
</file>